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——文化市场巡查员补贴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项目申报单位（科室）：市民活动中心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文化市场巡查员补贴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2010112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根据大兴区文化委员会所辖文化市场管理及“扫黄打非”办公室关于建立基层文化市场管理巡查员相关规定，我镇应设置文化市场管理巡查员三名。在镇市民活动中心及区文委的共同管理下开展工作。区文委每年为文化市场管理巡查员拨发工作补贴至镇财政账户，由镇市民活动中心进行申请，发放到个人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根据区文委相关工作要求，为文化市场管理巡查员发放补贴，专款专用。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确保我镇“扫黄打非”工作顺利推进。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单位：市民活动中心                                                          万元（保留六位小数）</w:t>
      </w:r>
    </w:p>
    <w:tbl>
      <w:tblPr>
        <w:tblStyle w:val="5"/>
        <w:tblW w:w="14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790"/>
        <w:gridCol w:w="1140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79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文化市场巡查员补贴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发放巡查员补贴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0.72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2.16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0B50F58"/>
    <w:rsid w:val="0A5D4D63"/>
    <w:rsid w:val="10F47B61"/>
    <w:rsid w:val="1155307D"/>
    <w:rsid w:val="13F73D10"/>
    <w:rsid w:val="17452D25"/>
    <w:rsid w:val="1A070EE4"/>
    <w:rsid w:val="1A892B95"/>
    <w:rsid w:val="1E841110"/>
    <w:rsid w:val="23921869"/>
    <w:rsid w:val="2F471EE1"/>
    <w:rsid w:val="308113CB"/>
    <w:rsid w:val="31BE78AB"/>
    <w:rsid w:val="32C259B5"/>
    <w:rsid w:val="34B53ED7"/>
    <w:rsid w:val="3F690CB1"/>
    <w:rsid w:val="487948F7"/>
    <w:rsid w:val="4F815F87"/>
    <w:rsid w:val="540B40FE"/>
    <w:rsid w:val="59467262"/>
    <w:rsid w:val="5B654BF5"/>
    <w:rsid w:val="5E9B31D4"/>
    <w:rsid w:val="600E1625"/>
    <w:rsid w:val="61725956"/>
    <w:rsid w:val="64777EE0"/>
    <w:rsid w:val="65150CD4"/>
    <w:rsid w:val="651C2939"/>
    <w:rsid w:val="6AFC0F74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2024-08-30T03:41:21Z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